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                                MATEMATİK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1. (3 x 0) + (7 x 2) işleminin sonucu aşağıdakilerden hangisidir?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0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9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2. Bir bölme işleminde bölen 9, bölüm 21, kalan 3 tür. Bölünen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192 </w:t>
      </w:r>
      <w:r>
        <w:rPr>
          <w:rFonts w:ascii="Comic Sans MS" w:hAnsi="Comic Sans MS"/>
          <w:i/>
          <w:sz w:val="28"/>
          <w:szCs w:val="28"/>
        </w:rPr>
        <w:t xml:space="preserve">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189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63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3. İki yaya aynı yerden aynı anda zıt yönlere doğru hareket ediyor. Yayalardan birinin hızı 5 kilometredir. 3 saat sonra aralarındaki uzaklık 33 kilometre olduğuna göre diğer yayanın hızı kaç kilometredir?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7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6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4. 612 m uzunluğundaki bir caddenin iki yanına da tek sıra hâlinde ağaç dikilecektir. 4 metre arayla kaç ağaç dikilir?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154 </w:t>
      </w:r>
      <w:r>
        <w:rPr>
          <w:rFonts w:ascii="Comic Sans MS" w:hAnsi="Comic Sans MS"/>
          <w:i/>
          <w:sz w:val="28"/>
          <w:szCs w:val="28"/>
        </w:rPr>
        <w:t xml:space="preserve">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306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308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5. (D + 8) x 9 = 135 işleminde D yerine gelecek doğal sayı aşağıdakilerden hangisidir?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7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6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6. Zerrin 4 yaşındadır. 2 yıl sonra babasının yaşı Zerrin'in yaşının 5 katından 1 fazla olacaktır. Babasının şu andaki yaşı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31 </w:t>
      </w:r>
      <w:r>
        <w:rPr>
          <w:rFonts w:ascii="Comic Sans MS" w:hAnsi="Comic Sans MS"/>
          <w:i/>
          <w:sz w:val="28"/>
          <w:szCs w:val="28"/>
        </w:rPr>
        <w:t xml:space="preserve">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29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7. A + B = 35 ve A + C = 28 ise B - C işleminin sonucu aşağıdakilerden hangisidir?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63 </w:t>
      </w:r>
      <w:r>
        <w:rPr>
          <w:rFonts w:ascii="Comic Sans MS" w:hAnsi="Comic Sans MS"/>
          <w:i/>
          <w:sz w:val="28"/>
          <w:szCs w:val="28"/>
        </w:rPr>
        <w:t xml:space="preserve">        </w:t>
      </w:r>
      <w:r w:rsidRPr="0003686F">
        <w:rPr>
          <w:rFonts w:ascii="Comic Sans MS" w:hAnsi="Comic Sans MS"/>
          <w:i/>
          <w:sz w:val="28"/>
          <w:szCs w:val="28"/>
        </w:rPr>
        <w:t xml:space="preserve">B. 18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8. 63K sayısının 3 e kalansız bölünmesi isteniyor. K yerine yazılacak rakamların sayı değerleri toplamı kaçtır?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15 </w:t>
      </w:r>
      <w:r>
        <w:rPr>
          <w:rFonts w:ascii="Comic Sans MS" w:hAnsi="Comic Sans MS"/>
          <w:i/>
          <w:sz w:val="28"/>
          <w:szCs w:val="28"/>
        </w:rPr>
        <w:t xml:space="preserve">      </w:t>
      </w:r>
      <w:r w:rsidRPr="0003686F">
        <w:rPr>
          <w:rFonts w:ascii="Comic Sans MS" w:hAnsi="Comic Sans MS"/>
          <w:i/>
          <w:sz w:val="28"/>
          <w:szCs w:val="28"/>
        </w:rPr>
        <w:t xml:space="preserve">B. 18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>C. 21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9. Ardışık iki çift sayı ile bir tek sayının toplamı 37 dir. Tek doğal sayı en fazla kaç olabilir?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27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31 </w:t>
      </w:r>
      <w:r>
        <w:rPr>
          <w:rFonts w:ascii="Comic Sans MS" w:hAnsi="Comic Sans MS"/>
          <w:i/>
          <w:sz w:val="28"/>
          <w:szCs w:val="28"/>
        </w:rPr>
        <w:t xml:space="preserve">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10. Anne 32, kızı 5 yaşındadır. Kaç yıl sonra annenin yaşı kızının yaşının 4 katı olur?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11. Bir çıkarma işleminde eksilen, çıkan ve kalanın toplamı 96 dır. Eksilen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52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48 </w:t>
      </w:r>
      <w:r>
        <w:rPr>
          <w:rFonts w:ascii="Comic Sans MS" w:hAnsi="Comic Sans MS"/>
          <w:i/>
          <w:sz w:val="28"/>
          <w:szCs w:val="28"/>
        </w:rPr>
        <w:t xml:space="preserve">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12. Selçuk 5 yaşında iken ablası 11 yaşındaydı. Selçuk 18 yaşında olduğuna göre ablası kaç yaşındadır?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22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23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 24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13. 70 kilometrede 5 litre benzin harcayan bir otomobil, 45 litre benzinle kaç </w:t>
      </w:r>
      <w:r>
        <w:rPr>
          <w:rFonts w:ascii="Comic Sans MS" w:hAnsi="Comic Sans MS"/>
          <w:i/>
          <w:sz w:val="28"/>
          <w:szCs w:val="28"/>
        </w:rPr>
        <w:t xml:space="preserve"> </w:t>
      </w:r>
      <w:r w:rsidRPr="0003686F">
        <w:rPr>
          <w:rFonts w:ascii="Comic Sans MS" w:hAnsi="Comic Sans MS"/>
          <w:i/>
          <w:sz w:val="28"/>
          <w:szCs w:val="28"/>
        </w:rPr>
        <w:t xml:space="preserve">kilometre yol gider?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630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B.600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580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14. 3, 0, 7 rakamlarıyla yazılabilen üç basamaklı en büyük ve en küçük doğal sayıların farkının 3 e bölümü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423 </w:t>
      </w:r>
      <w:r>
        <w:rPr>
          <w:rFonts w:ascii="Comic Sans MS" w:hAnsi="Comic Sans MS"/>
          <w:i/>
          <w:sz w:val="28"/>
          <w:szCs w:val="28"/>
        </w:rPr>
        <w:t xml:space="preserve">          </w:t>
      </w:r>
      <w:r w:rsidRPr="0003686F">
        <w:rPr>
          <w:rFonts w:ascii="Comic Sans MS" w:hAnsi="Comic Sans MS"/>
          <w:i/>
          <w:sz w:val="28"/>
          <w:szCs w:val="28"/>
        </w:rPr>
        <w:t xml:space="preserve">B.141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63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15. 3618 sayısındaki 8 ve 3 ün yerleri değiştirilince sayının değerindeki değişme ne olur?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>A. 5994 artar.</w:t>
      </w:r>
      <w:r>
        <w:rPr>
          <w:rFonts w:ascii="Comic Sans MS" w:hAnsi="Comic Sans MS"/>
          <w:i/>
          <w:sz w:val="28"/>
          <w:szCs w:val="28"/>
        </w:rPr>
        <w:t xml:space="preserve">       </w:t>
      </w:r>
      <w:r w:rsidRPr="0003686F">
        <w:rPr>
          <w:rFonts w:ascii="Comic Sans MS" w:hAnsi="Comic Sans MS"/>
          <w:i/>
          <w:sz w:val="28"/>
          <w:szCs w:val="28"/>
        </w:rPr>
        <w:t xml:space="preserve">B. 4995 azalır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4995 artar.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16. Bir bölme işleminde bölen bir basamaklı en büyük doğal sayıdır. Bölüm bölenin 3 katından 2 fazladır. Bu işlemde bölünen kaçtır?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261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B.243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>C. 99</w:t>
      </w:r>
    </w:p>
    <w:p w:rsidR="00CA51E0" w:rsidRDefault="00CA51E0" w:rsidP="00F05192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</w:t>
      </w:r>
      <w:r w:rsidRPr="0003686F">
        <w:rPr>
          <w:rFonts w:ascii="Comic Sans MS" w:hAnsi="Comic Sans MS"/>
          <w:i/>
          <w:sz w:val="28"/>
          <w:szCs w:val="28"/>
        </w:rPr>
        <w:t xml:space="preserve">                                             MATEMATİK</w:t>
      </w:r>
    </w:p>
    <w:p w:rsidR="00CA51E0" w:rsidRPr="0003686F" w:rsidRDefault="00CA51E0" w:rsidP="00F05192">
      <w:pPr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1. Aslıhan 4 yaşındadır. 5 yıl sonra Aslıhan'la annesinin yaşları toplamı 43 olacaktır. Annesinin şu andaki yaşı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34 </w:t>
      </w:r>
      <w:r>
        <w:rPr>
          <w:rFonts w:ascii="Comic Sans MS" w:hAnsi="Comic Sans MS"/>
          <w:i/>
          <w:sz w:val="28"/>
          <w:szCs w:val="28"/>
        </w:rPr>
        <w:t xml:space="preserve">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 29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 27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2. Bir yaya saatte 5 kilometre, bisikletli 18 kilometre, yol almaktadır. Yaya ve bisikletli aynı anda yola çıkıyorlar. Yaya 15 kilometre yol aldığında bisikletli kaç kilometre yol almıştır?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90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54 </w:t>
      </w:r>
      <w:r>
        <w:rPr>
          <w:rFonts w:ascii="Comic Sans MS" w:hAnsi="Comic Sans MS"/>
          <w:i/>
          <w:sz w:val="28"/>
          <w:szCs w:val="28"/>
        </w:rPr>
        <w:t xml:space="preserve">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3. 3A4 sayısının 4 e kalansız bölünebilmesi için A yerine aşağıdakilerden hangisi yazılamaz?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4. 9a kalansız bölünebilmesi için 131 e kaç eklenmelidir?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5. 30 yolcusu bulunan bir otobüse 1 bay, 7 bayan yolcu binerse bayanların sayısı bayların sayısına eşit oluyor. Otobüste kaç bayan yolcu vardır?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19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18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6. Birbirinden farklı rakamlarla yazılan üç basamaklı en büyük ve en küçük doğal sayının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900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901 </w:t>
      </w:r>
      <w:r>
        <w:rPr>
          <w:rFonts w:ascii="Comic Sans MS" w:hAnsi="Comic Sans MS"/>
          <w:i/>
          <w:sz w:val="28"/>
          <w:szCs w:val="28"/>
        </w:rPr>
        <w:t xml:space="preserve">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885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7. Kare şeklindeki bir bahçenin çevresi 144 metredir. Bahçenin bir kenar uzunluğunun 8 katı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288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188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8. Bir toplama işleminde toplam 448 dır. Toplananlardan birini 28 artırır, diğerini 42 azaltırsak toplam kaç olur?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462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434 </w:t>
      </w:r>
      <w:r>
        <w:rPr>
          <w:rFonts w:ascii="Comic Sans MS" w:hAnsi="Comic Sans MS"/>
          <w:i/>
          <w:sz w:val="28"/>
          <w:szCs w:val="28"/>
        </w:rPr>
        <w:t xml:space="preserve">          </w:t>
      </w:r>
      <w:r w:rsidRPr="0003686F">
        <w:rPr>
          <w:rFonts w:ascii="Comic Sans MS" w:hAnsi="Comic Sans MS"/>
          <w:i/>
          <w:sz w:val="28"/>
          <w:szCs w:val="28"/>
        </w:rPr>
        <w:t>C. 471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9. Hangi doğal sayıyı 8 e böler, bölüme 3 ekleyip, toplamı 2 ile çarparsak çarpım 18 olur?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48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36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11 </w:t>
      </w:r>
    </w:p>
    <w:p w:rsidR="00CA51E0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</w:p>
    <w:p w:rsidR="00CA51E0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>10. Bir köylü, ürettiği 502 kg fasulyenin 48</w:t>
      </w:r>
      <w:r>
        <w:rPr>
          <w:rFonts w:ascii="Comic Sans MS" w:hAnsi="Comic Sans MS"/>
          <w:i/>
          <w:sz w:val="28"/>
          <w:szCs w:val="28"/>
        </w:rPr>
        <w:t xml:space="preserve"> kg'ını tohumluk olarak, 65 kg'ını</w:t>
      </w:r>
      <w:r w:rsidRPr="0003686F">
        <w:rPr>
          <w:rFonts w:ascii="Comic Sans MS" w:hAnsi="Comic Sans MS"/>
          <w:i/>
          <w:sz w:val="28"/>
          <w:szCs w:val="28"/>
        </w:rPr>
        <w:t xml:space="preserve"> da evinin gereksinimi olarak ayırmış, geri kalanı da satmıştır. Bu köylü, kaç kilogram fasulye satmıştır?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389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455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454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11. Bir kırtasiyeci, elindeki kitapların 96 tanesini satıyor ve geriye 208 kitap kalıyor. Bu kırtasiyecinin elinde, satıştan önce kaç kitap vardı?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314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304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306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12. Can, birinci gün 42 sayfa, ikinci gün, birinci günden 13 sayfa fazla kitap okumuştur. Can, iki günde toplam kaç sayfa kitap okumuştur?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55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97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98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13. Utku, bir günün 7 saatini okulda, 8 saatini ders çalışarak ve oyun oynayarak değerlendiriyor. Kalan saatlerde de uyuyan Utku'nun, uykuda geçen süresi kaç saattir?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15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10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14. Bir terzi, diktiği gömleklerin 175 tanesini satıyor ve geriye 108 gömlek kalıyor. Bu terzi, kaç gömlek dikmiştir?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282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283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273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15. Bir öğrenci, 120 soruluk bir testin 81 sorusunu doğru, 16 sorusunu yanlış yanıtlamıştır. Bu öğrencinin boş bıraktığı soru sayısı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22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23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16. Elif 8, annesi 34 yaşındadır. 7 yıl sonra yaşlarının toplamı kaç olur?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49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48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>C. 56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MATEMATİK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1. Aşağıdaki işlemlerin hangisi yanlıştır?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91 -68 = 23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76-39 = 37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82 - 47 = 34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93 - 66 = 27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2. Bir basamaklı, iki basamaklı ve üç basamaklı en büyük sayıların toplamı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1107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1117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1017 </w:t>
      </w: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1207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3. Üç basamaklı en küçük tek doğal sayı ile bir basamaklı en büyük doğal sayının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93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90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91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D.92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4. 1099 + 1 = işleminin sonucu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1110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1199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1100 </w:t>
      </w:r>
      <w:r>
        <w:rPr>
          <w:rFonts w:ascii="Comic Sans MS" w:hAnsi="Comic Sans MS"/>
          <w:i/>
          <w:sz w:val="28"/>
          <w:szCs w:val="28"/>
        </w:rPr>
        <w:t xml:space="preserve">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1109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5. 120 — a = 79 eşitliğinin sağlanması için, "a" yerine kaç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43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40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6. 5429 sayısında, "4" ve "9" rakamlarının basamak değerleri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391 </w:t>
      </w:r>
      <w:r>
        <w:rPr>
          <w:rFonts w:ascii="Comic Sans MS" w:hAnsi="Comic Sans MS"/>
          <w:i/>
          <w:sz w:val="28"/>
          <w:szCs w:val="28"/>
        </w:rPr>
        <w:t xml:space="preserve">       </w:t>
      </w:r>
      <w:r w:rsidRPr="0003686F">
        <w:rPr>
          <w:rFonts w:ascii="Comic Sans MS" w:hAnsi="Comic Sans MS"/>
          <w:i/>
          <w:sz w:val="28"/>
          <w:szCs w:val="28"/>
        </w:rPr>
        <w:t xml:space="preserve">B. 390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392 </w:t>
      </w:r>
      <w:r>
        <w:rPr>
          <w:rFonts w:ascii="Comic Sans MS" w:hAnsi="Comic Sans MS"/>
          <w:i/>
          <w:sz w:val="28"/>
          <w:szCs w:val="28"/>
        </w:rPr>
        <w:t xml:space="preserve">       </w:t>
      </w:r>
      <w:r w:rsidRPr="0003686F">
        <w:rPr>
          <w:rFonts w:ascii="Comic Sans MS" w:hAnsi="Comic Sans MS"/>
          <w:i/>
          <w:sz w:val="28"/>
          <w:szCs w:val="28"/>
        </w:rPr>
        <w:t xml:space="preserve">D. 389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7. 58 + a + 24 - 109 eşitliğini sağlamak için,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29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C.31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8. İki sayının toplamları 99 ve farkları 65'tir. Büyük doğal sayı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83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81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82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>D. 87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9. İki sayının toplamları 159 ve farkları 27 olduğuna göre, büyük sayı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93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91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66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92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10. 2, 0, 7 , 9 rakamlarıyla yazılabilecek en büyük ve en küçük dört basamaklı sayıların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7643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7641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7541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7741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11. a - 302 = 798 eşitliğinde,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1110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1100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1099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1111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12. 2012 - 899 = işleminin sonucu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1194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1293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1193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1113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13. 2008 + 507 + 96 = işleminin sonucu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16 678 </w:t>
      </w: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3475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2611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2601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14. Üç basamaklı en büyük çift doğal sayı ile iki basamaklı en büyük doğal sayının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A.900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899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898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889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15. 612 - a = 378 eşitliğinin sağlanması için,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235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334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234 </w:t>
      </w: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233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16. Okulumuzda 378 kız öğrenci, kız öğrencilerden 39 kişi fazla erkek öğrenci okuyor. Okulumuzun öğrenci sayısı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>A. 417</w:t>
      </w: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 B. 785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C.795 </w:t>
      </w: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796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17. Atatürk'ün Samsun'a çıktığı tarihte 12 yaşında olan bir kişi, 1989 yılında kaç yaşında olur?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87 </w:t>
      </w: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82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83 </w:t>
      </w: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81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18. Dayım, 1955 yılında doğmuş ve 24 yaşında okulunu bitirerek doktor olmuştur. Dayım, kaç yılında okulunu bitirerek doktor olmuştur?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1979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1978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1980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>D. 1977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                                            MATEMATİK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1. Ali, 1989 yılında ve 6 yaşında okula başlamıştır. Ali, 2010 yılında kaç yaşında olacaktır?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28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26 </w:t>
      </w: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2. Bir köylü, pazara getirdiği yumurtaların 375 tanesini satmış, geriye 98 yumurta kalmıştır. Bu köylü, pazara kaç yumurta getirmiştir?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</w:t>
      </w:r>
      <w:r>
        <w:rPr>
          <w:rFonts w:ascii="Comic Sans MS" w:hAnsi="Comic Sans MS"/>
          <w:i/>
          <w:sz w:val="28"/>
          <w:szCs w:val="28"/>
        </w:rPr>
        <w:t xml:space="preserve"> </w:t>
      </w:r>
      <w:r w:rsidRPr="0003686F">
        <w:rPr>
          <w:rFonts w:ascii="Comic Sans MS" w:hAnsi="Comic Sans MS"/>
          <w:i/>
          <w:sz w:val="28"/>
          <w:szCs w:val="28"/>
        </w:rPr>
        <w:t xml:space="preserve">473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573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472 </w:t>
      </w: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474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3. Kaya, Osman'dan 6 yaş büyüktür. Kaya, 1990 yılında 12 yaşında olduğuna göre, Osman 2001 yılında kaç yaşında olur?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16 </w:t>
      </w: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18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4. Ali, 48 sayfa daha okursa, 102 sayfalık kitabın tümünü okumuş olacak. Ali, kaç sayfa kitap okumuştur?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>A. 53</w:t>
      </w: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 B. 56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55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54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5. Her gün bir önceki günden 8 sayfa fazla kitap okuyan bir öğrenci, birinci gün 33 sayfa okuduğuna göre, üçüncü günün sonunda toplam kaç sayfa kitap okumuştur?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122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121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123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124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6. 1x1x1x1x1= işleminin sonucu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7. 48 x a = 384 eşitliğinde,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6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8. (24 - 24) x 6 x 5 = işleminin sonucu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0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>D. 24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9. Aşağıdaki çarpma işlemlerinin kaç tanesi doğrudur?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l. (16-15)x1 = 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II. (25 : 25) x 10= 10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III. 60 x 20 = 1200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IV. 406 x 5 = 2030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10. 8 x 7 &lt; a eşitsizliğinde, en küçük "a" doğal sayısı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55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58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57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11. 9x8x7 = a x 63 eşitliğinde,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6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8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12. 3 x 4 x a = 108 eşitliğinde,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7 </w:t>
      </w: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9 </w:t>
      </w: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13. Aşağıdaki çarpma işlemlerinin kaç tanesi doğrudur?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l. 17x10=170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II. 28x100 = 2800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III. 10x10=100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IV. 100 x 100= 10000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14. Bir bölme işleminde, bölen sayı 7 ise, aşağıdakilerin hangisi kalan sayı olamaz?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0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7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15. a : 14 = 35 eşitliğinde, "a" yerine hangi sayı yazılmalıdır?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390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490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480 </w:t>
      </w:r>
      <w:r>
        <w:rPr>
          <w:rFonts w:ascii="Comic Sans MS" w:hAnsi="Comic Sans MS"/>
          <w:i/>
          <w:sz w:val="28"/>
          <w:szCs w:val="28"/>
        </w:rPr>
        <w:t xml:space="preserve">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380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16. Aşağıdaki bölme işlemlerinin kaç tanesi doğrudur?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I. 32: 32= 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II. 1242: 6 = 27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III. 304: 8 = 38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IV. 4700 : 100 = 47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>D. 2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      MATEMATİK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1. Bir ailede anne, baba ve çocuğun yaşlarının toplamı 105'tir. Bu ailede anne 43, çocuk 15 yaşında olduğuna göre, babanın yaşı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46 </w:t>
      </w:r>
      <w:r>
        <w:rPr>
          <w:rFonts w:ascii="Comic Sans MS" w:hAnsi="Comic Sans MS"/>
          <w:i/>
          <w:sz w:val="28"/>
          <w:szCs w:val="28"/>
        </w:rPr>
        <w:t xml:space="preserve">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47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2. Üç basamaklı en küçük tek doğal sayı ile bir basamaklı doğal sayıların toplamlarının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56 </w:t>
      </w: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57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58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3. Dayım, 1970 yılında ve 24 yaşında okulunu bitirerek mühendis olmuştur. Dayım, 1992 yılında kaç yaşındaydı?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48 </w:t>
      </w: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46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4. 1 , 0, 6 rakamlarıyla yazılabilecek en büyük ve en küçük üç basamaklı doğal sayıların farkı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514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504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505 </w:t>
      </w: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503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5. Bir gemide bulunan çocuk, kadın ve erkek yolcuların toplam sayısı 602'dir. Bu gemide 307 erkek, 239 da kadın yolcu bulunduğuna göre, çocuk yolcuların sayısı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54 </w:t>
      </w: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57 </w:t>
      </w:r>
      <w:r>
        <w:rPr>
          <w:rFonts w:ascii="Comic Sans MS" w:hAnsi="Comic Sans MS"/>
          <w:i/>
          <w:sz w:val="28"/>
          <w:szCs w:val="28"/>
        </w:rPr>
        <w:t xml:space="preserve">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56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6. Sınıfımızda toplam 49 öğrenci okuyor. Erkek öğrencilerin sayısı, kız öğrencilerin sayısından 3 kişi azdır. Sınıfımızda kaç kız öğrenci vardır?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23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22 </w:t>
      </w: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7. Suna ile annesinin yaşlarının toplamı 40'tır. Annesinin yaşı, Suna'nın yaşının 5 katından 4 fazladır. Annenin yaşı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34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32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30 </w:t>
      </w: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8. Birinci gün 23 sayfa, ikinci gün 17 sayfa ve üçüncü gün 44 sayfa kitap okuyan bir öğrenci, bir günde ortalama kaç sayfa kitap okumuştur?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26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28 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27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>D. 29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9. Bir kırtasiyeci, almış olduğu 203 tane kalemin 95 tanesini satmış. Geriye kaç düzine kalem kalmıştır?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8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7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9 </w:t>
      </w: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11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10. Saatteki ortalama hızı 24 km olan bir bisikletlinin 3 saatte almış olduğu yolu, saatteki ortalama hızı 9 km olan bir atlı kaç saatte alabilir?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12 </w:t>
      </w: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6 </w:t>
      </w: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11. Sınıfımızda okuyan kız öğrencilerin 3 katının 11 fazlasının onda biri 8 kişidir. Sınıfımızda kaç kız öğrenci vardır?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26 </w:t>
      </w:r>
      <w:r>
        <w:rPr>
          <w:rFonts w:ascii="Comic Sans MS" w:hAnsi="Comic Sans MS"/>
          <w:i/>
          <w:sz w:val="28"/>
          <w:szCs w:val="28"/>
        </w:rPr>
        <w:t xml:space="preserve">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23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25 </w:t>
      </w: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12. Barış, 96 sayfalık bir kitabı her gün bir önceki günden 8 sayfa fazla okuyarak </w:t>
      </w:r>
      <w:r>
        <w:rPr>
          <w:rFonts w:ascii="Comic Sans MS" w:hAnsi="Comic Sans MS"/>
          <w:i/>
          <w:sz w:val="28"/>
          <w:szCs w:val="28"/>
        </w:rPr>
        <w:t xml:space="preserve">     </w:t>
      </w:r>
      <w:r w:rsidRPr="0003686F">
        <w:rPr>
          <w:rFonts w:ascii="Comic Sans MS" w:hAnsi="Comic Sans MS"/>
          <w:i/>
          <w:sz w:val="28"/>
          <w:szCs w:val="28"/>
        </w:rPr>
        <w:t xml:space="preserve">3 günde bitiriyor. Barış, üçüncü gün kaç sayfa kitap okumuştur?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24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40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32 </w:t>
      </w: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36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13. Toplamları 121 olan 2 sayıdan biri diğerinin 3 katından 7 küçüktür. Büyük sayı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96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89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103 </w:t>
      </w:r>
      <w:r>
        <w:rPr>
          <w:rFonts w:ascii="Comic Sans MS" w:hAnsi="Comic Sans MS"/>
          <w:i/>
          <w:sz w:val="28"/>
          <w:szCs w:val="28"/>
        </w:rPr>
        <w:t xml:space="preserve">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88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14. Bir büyük sandıkta bulunan yumurtalar, 6 küçük sepete eşit sayıda ve 48 tane konuyor. Geriye 5 yumurta kalıyor. Büyük sandıkta kaç yumurta vardır?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288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294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293 </w:t>
      </w:r>
      <w:r>
        <w:rPr>
          <w:rFonts w:ascii="Comic Sans MS" w:hAnsi="Comic Sans MS"/>
          <w:i/>
          <w:sz w:val="28"/>
          <w:szCs w:val="28"/>
        </w:rPr>
        <w:t xml:space="preserve">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295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15. Saatteki ortalama hızları 5 km ve 6 km olan iki yaya, aynı köyden, aynı anda ve karşıt iki yöne hareket ediyorlar. Bir süre yol aldıktan sonra aralarındaki uzaklık 44 km oluyor. Bu yayalar, kaç saat yürümüşlerdir?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3 </w:t>
      </w:r>
      <w:r>
        <w:rPr>
          <w:rFonts w:ascii="Comic Sans MS" w:hAnsi="Comic Sans MS"/>
          <w:i/>
          <w:sz w:val="28"/>
          <w:szCs w:val="28"/>
        </w:rPr>
        <w:t xml:space="preserve">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5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2 </w:t>
      </w:r>
      <w:r>
        <w:rPr>
          <w:rFonts w:ascii="Comic Sans MS" w:hAnsi="Comic Sans MS"/>
          <w:i/>
          <w:sz w:val="28"/>
          <w:szCs w:val="28"/>
        </w:rPr>
        <w:t xml:space="preserve">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D. 4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 w:rsidRPr="0003686F">
        <w:rPr>
          <w:rFonts w:ascii="Comic Sans MS" w:hAnsi="Comic Sans MS"/>
          <w:i/>
          <w:sz w:val="28"/>
          <w:szCs w:val="28"/>
        </w:rPr>
        <w:t xml:space="preserve">16. Bir gemide, çocuk ve kadın yolcuların toplam sayısı 175'tir. Kadın yolcuların sayısı, çocuk yolcuların sayısının 4 katı olduğuna göre, kadın yolcuların sayısı kaçtır? </w:t>
      </w:r>
    </w:p>
    <w:p w:rsidR="00CA51E0" w:rsidRPr="0003686F" w:rsidRDefault="00CA51E0" w:rsidP="0003686F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A. 130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B. 135 </w:t>
      </w:r>
    </w:p>
    <w:p w:rsidR="00CA51E0" w:rsidRDefault="00CA51E0" w:rsidP="0003686F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</w:t>
      </w:r>
      <w:r w:rsidRPr="0003686F">
        <w:rPr>
          <w:rFonts w:ascii="Comic Sans MS" w:hAnsi="Comic Sans MS"/>
          <w:i/>
          <w:sz w:val="28"/>
          <w:szCs w:val="28"/>
        </w:rPr>
        <w:t xml:space="preserve">C. 140 </w:t>
      </w:r>
      <w:r>
        <w:rPr>
          <w:rFonts w:ascii="Comic Sans MS" w:hAnsi="Comic Sans MS"/>
          <w:i/>
          <w:sz w:val="28"/>
          <w:szCs w:val="28"/>
        </w:rPr>
        <w:t xml:space="preserve">                  </w:t>
      </w:r>
      <w:r w:rsidRPr="0003686F">
        <w:rPr>
          <w:rFonts w:ascii="Comic Sans MS" w:hAnsi="Comic Sans MS"/>
          <w:i/>
          <w:sz w:val="28"/>
          <w:szCs w:val="28"/>
        </w:rPr>
        <w:t>D. 145</w:t>
      </w:r>
    </w:p>
    <w:p w:rsidR="00CA51E0" w:rsidRPr="0003686F" w:rsidRDefault="00CA51E0" w:rsidP="0003686F">
      <w:pPr>
        <w:rPr>
          <w:rFonts w:ascii="Comic Sans MS" w:hAnsi="Comic Sans MS"/>
          <w:i/>
          <w:sz w:val="28"/>
          <w:szCs w:val="28"/>
        </w:rPr>
      </w:pPr>
      <w:hyperlink r:id="rId4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sectPr w:rsidR="00CA51E0" w:rsidRPr="0003686F" w:rsidSect="00F05192">
      <w:pgSz w:w="11906" w:h="16838"/>
      <w:pgMar w:top="567" w:right="424" w:bottom="993" w:left="709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86F"/>
    <w:rsid w:val="0003686F"/>
    <w:rsid w:val="00064367"/>
    <w:rsid w:val="000B0DC0"/>
    <w:rsid w:val="001868A5"/>
    <w:rsid w:val="001F2190"/>
    <w:rsid w:val="002108BC"/>
    <w:rsid w:val="002A0E5A"/>
    <w:rsid w:val="002D3B8C"/>
    <w:rsid w:val="003065ED"/>
    <w:rsid w:val="003B4B0E"/>
    <w:rsid w:val="004013B6"/>
    <w:rsid w:val="00464DEB"/>
    <w:rsid w:val="004E5385"/>
    <w:rsid w:val="005A2C1E"/>
    <w:rsid w:val="007116C2"/>
    <w:rsid w:val="009F2703"/>
    <w:rsid w:val="00AD1E95"/>
    <w:rsid w:val="00BF5A16"/>
    <w:rsid w:val="00CA51E0"/>
    <w:rsid w:val="00D9007A"/>
    <w:rsid w:val="00F0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0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3686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64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D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E53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8</Pages>
  <Words>2701</Words>
  <Characters>15397</Characters>
  <Application>Microsoft Office Outlook</Application>
  <DocSecurity>0</DocSecurity>
  <Lines>0</Lines>
  <Paragraphs>0</Paragraphs>
  <ScaleCrop>false</ScaleCrop>
  <Company>www.dersimiz.com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www.dersimiz.com</dc:title>
  <dc:subject>www.dersimiz.com</dc:subject>
  <dc:creator>www.dersimiz.com</dc:creator>
  <cp:keywords>www.dersimiz.com</cp:keywords>
  <dc:description/>
  <cp:lastModifiedBy>edanur</cp:lastModifiedBy>
  <cp:revision>12</cp:revision>
  <dcterms:created xsi:type="dcterms:W3CDTF">2011-05-26T13:43:00Z</dcterms:created>
  <dcterms:modified xsi:type="dcterms:W3CDTF">2012-03-07T10:31:00Z</dcterms:modified>
  <cp:category>www.dersimiz.com</cp:category>
</cp:coreProperties>
</file>